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466B0" w14:textId="77777777" w:rsidR="00BF167C" w:rsidRDefault="00BF167C" w:rsidP="00BF167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WAREN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4E845231" w14:textId="77777777" w:rsidR="00BF167C" w:rsidRDefault="00BF167C" w:rsidP="00BF167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of </w:t>
      </w:r>
      <w:proofErr w:type="spellStart"/>
      <w:r>
        <w:rPr>
          <w:rFonts w:eastAsia="Times New Roman" w:cs="Times New Roman"/>
          <w:szCs w:val="24"/>
        </w:rPr>
        <w:t>Vering</w:t>
      </w:r>
      <w:proofErr w:type="spellEnd"/>
      <w:r>
        <w:rPr>
          <w:rFonts w:eastAsia="Times New Roman" w:cs="Times New Roman"/>
          <w:szCs w:val="24"/>
        </w:rPr>
        <w:t>.</w:t>
      </w:r>
    </w:p>
    <w:p w14:paraId="4551FCFD" w14:textId="77777777" w:rsidR="00BF167C" w:rsidRDefault="00BF167C" w:rsidP="00BF167C">
      <w:pPr>
        <w:pStyle w:val="NoSpacing"/>
        <w:rPr>
          <w:rFonts w:eastAsia="Times New Roman" w:cs="Times New Roman"/>
          <w:szCs w:val="24"/>
        </w:rPr>
      </w:pPr>
    </w:p>
    <w:p w14:paraId="756351EB" w14:textId="77777777" w:rsidR="00BF167C" w:rsidRDefault="00BF167C" w:rsidP="00BF167C">
      <w:pPr>
        <w:pStyle w:val="NoSpacing"/>
        <w:rPr>
          <w:rFonts w:eastAsia="Times New Roman" w:cs="Times New Roman"/>
          <w:szCs w:val="24"/>
        </w:rPr>
      </w:pPr>
    </w:p>
    <w:p w14:paraId="7E4AA6AB" w14:textId="77777777" w:rsidR="00BF167C" w:rsidRDefault="00BF167C" w:rsidP="00BF167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Brother of John </w:t>
      </w:r>
      <w:proofErr w:type="spellStart"/>
      <w:r>
        <w:rPr>
          <w:rFonts w:eastAsia="Times New Roman" w:cs="Times New Roman"/>
          <w:szCs w:val="24"/>
        </w:rPr>
        <w:t>Waren</w:t>
      </w:r>
      <w:proofErr w:type="spellEnd"/>
      <w:r>
        <w:rPr>
          <w:rFonts w:eastAsia="Times New Roman" w:cs="Times New Roman"/>
          <w:szCs w:val="24"/>
        </w:rPr>
        <w:t xml:space="preserve"> of London, fuller(q.v.).</w:t>
      </w:r>
    </w:p>
    <w:p w14:paraId="10E8E988" w14:textId="77777777" w:rsidR="00BF167C" w:rsidRDefault="00BF167C" w:rsidP="00BF167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5253C02D" w14:textId="77777777" w:rsidR="00BF167C" w:rsidRDefault="00BF167C" w:rsidP="00BF167C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pp.457-8)</w:t>
      </w:r>
    </w:p>
    <w:p w14:paraId="720059E8" w14:textId="77777777" w:rsidR="00BF167C" w:rsidRDefault="00BF167C" w:rsidP="00BF167C">
      <w:pPr>
        <w:pStyle w:val="NoSpacing"/>
        <w:rPr>
          <w:rFonts w:eastAsia="Times New Roman" w:cs="Times New Roman"/>
          <w:szCs w:val="24"/>
        </w:rPr>
      </w:pPr>
    </w:p>
    <w:p w14:paraId="12861823" w14:textId="77777777" w:rsidR="00BF167C" w:rsidRDefault="00BF167C" w:rsidP="00BF167C">
      <w:pPr>
        <w:pStyle w:val="NoSpacing"/>
        <w:rPr>
          <w:rFonts w:eastAsia="Times New Roman" w:cs="Times New Roman"/>
          <w:szCs w:val="24"/>
        </w:rPr>
      </w:pPr>
    </w:p>
    <w:p w14:paraId="3D58BE1F" w14:textId="77777777" w:rsidR="00BF167C" w:rsidRDefault="00BF167C" w:rsidP="00BF167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Jan.1485</w:t>
      </w:r>
      <w:r>
        <w:rPr>
          <w:rFonts w:eastAsia="Times New Roman" w:cs="Times New Roman"/>
          <w:szCs w:val="24"/>
        </w:rPr>
        <w:tab/>
        <w:t>John bequeathed him a gown and 6s 8d.   (ibid.)</w:t>
      </w:r>
    </w:p>
    <w:p w14:paraId="10828913" w14:textId="77777777" w:rsidR="00BF167C" w:rsidRDefault="00BF167C" w:rsidP="00BF167C">
      <w:pPr>
        <w:pStyle w:val="NoSpacing"/>
        <w:rPr>
          <w:rFonts w:eastAsia="Times New Roman" w:cs="Times New Roman"/>
          <w:szCs w:val="24"/>
        </w:rPr>
      </w:pPr>
    </w:p>
    <w:p w14:paraId="7AD16142" w14:textId="77777777" w:rsidR="00BF167C" w:rsidRDefault="00BF167C" w:rsidP="00BF167C">
      <w:pPr>
        <w:pStyle w:val="NoSpacing"/>
        <w:rPr>
          <w:rFonts w:eastAsia="Times New Roman" w:cs="Times New Roman"/>
          <w:szCs w:val="24"/>
        </w:rPr>
      </w:pPr>
    </w:p>
    <w:p w14:paraId="4D8D2C7E" w14:textId="77777777" w:rsidR="00BF167C" w:rsidRDefault="00BF167C" w:rsidP="00BF167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December 2022</w:t>
      </w:r>
    </w:p>
    <w:p w14:paraId="18896B5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55430" w14:textId="77777777" w:rsidR="00BF167C" w:rsidRDefault="00BF167C" w:rsidP="009139A6">
      <w:r>
        <w:separator/>
      </w:r>
    </w:p>
  </w:endnote>
  <w:endnote w:type="continuationSeparator" w:id="0">
    <w:p w14:paraId="683194E5" w14:textId="77777777" w:rsidR="00BF167C" w:rsidRDefault="00BF16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9A1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5655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53B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7F88A" w14:textId="77777777" w:rsidR="00BF167C" w:rsidRDefault="00BF167C" w:rsidP="009139A6">
      <w:r>
        <w:separator/>
      </w:r>
    </w:p>
  </w:footnote>
  <w:footnote w:type="continuationSeparator" w:id="0">
    <w:p w14:paraId="2FFF0771" w14:textId="77777777" w:rsidR="00BF167C" w:rsidRDefault="00BF16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E58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548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FE3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67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F167C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C59CF"/>
  <w15:chartTrackingRefBased/>
  <w15:docId w15:val="{1F193782-F22E-4CDC-8D71-3367D4194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2022-12-09T16:11:00Z</dcterms:created>
  <dcterms:modified xsi:type="dcterms:W3CDTF">2022-12-09T16:11:00Z</dcterms:modified>
</cp:coreProperties>
</file>